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3D71A9CE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supbanco-CCC-CP-2022-00</w:t>
                                    </w:r>
                                    <w:r w:rsidR="00C21B2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8370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3D71A9CE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supbanco-CCC-CP-2022-00</w:t>
                              </w:r>
                              <w:r w:rsidR="00C21B2B">
                                <w:rPr>
                                  <w:rStyle w:val="Style2"/>
                                </w:rPr>
                                <w:t>2</w:t>
                              </w:r>
                              <w:r w:rsidR="00283708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2837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283708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2837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83708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16</cp:revision>
  <cp:lastPrinted>2011-03-04T18:48:00Z</cp:lastPrinted>
  <dcterms:created xsi:type="dcterms:W3CDTF">2020-11-25T18:03:00Z</dcterms:created>
  <dcterms:modified xsi:type="dcterms:W3CDTF">2023-01-06T17:16:00Z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